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85C03" w14:textId="77777777" w:rsidR="00E150ED" w:rsidRDefault="00E150ED" w:rsidP="00E15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CHAUMBERLEYN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4BEC657" w14:textId="77777777" w:rsidR="00E150ED" w:rsidRDefault="00E150ED" w:rsidP="00E15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Fuller.</w:t>
      </w:r>
    </w:p>
    <w:p w14:paraId="55CBDD22" w14:textId="77777777" w:rsidR="00E150ED" w:rsidRDefault="00E150ED" w:rsidP="00E150ED">
      <w:pPr>
        <w:rPr>
          <w:rFonts w:ascii="Times New Roman" w:hAnsi="Times New Roman" w:cs="Times New Roman"/>
        </w:rPr>
      </w:pPr>
    </w:p>
    <w:p w14:paraId="08EF3FFD" w14:textId="77777777" w:rsidR="00E150ED" w:rsidRDefault="00E150ED" w:rsidP="00E150ED">
      <w:pPr>
        <w:rPr>
          <w:rFonts w:ascii="Times New Roman" w:hAnsi="Times New Roman" w:cs="Times New Roman"/>
        </w:rPr>
      </w:pPr>
    </w:p>
    <w:p w14:paraId="5D769032" w14:textId="77777777" w:rsidR="00E150ED" w:rsidRDefault="00E150ED" w:rsidP="00E15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Hugh </w:t>
      </w:r>
      <w:proofErr w:type="spellStart"/>
      <w:r>
        <w:rPr>
          <w:rFonts w:ascii="Times New Roman" w:hAnsi="Times New Roman" w:cs="Times New Roman"/>
        </w:rPr>
        <w:t>Camby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2886AC5A" w14:textId="77777777" w:rsidR="00E150ED" w:rsidRDefault="00E150ED" w:rsidP="00E15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518EB889" w14:textId="77777777" w:rsidR="00E150ED" w:rsidRDefault="00E150ED" w:rsidP="00E150ED">
      <w:pPr>
        <w:rPr>
          <w:rFonts w:ascii="Times New Roman" w:hAnsi="Times New Roman" w:cs="Times New Roman"/>
        </w:rPr>
      </w:pPr>
    </w:p>
    <w:p w14:paraId="6B4A3051" w14:textId="77777777" w:rsidR="00E150ED" w:rsidRDefault="00E150ED" w:rsidP="00E150ED">
      <w:pPr>
        <w:rPr>
          <w:rFonts w:ascii="Times New Roman" w:hAnsi="Times New Roman" w:cs="Times New Roman"/>
        </w:rPr>
      </w:pPr>
    </w:p>
    <w:p w14:paraId="182C7762" w14:textId="77777777" w:rsidR="00E150ED" w:rsidRDefault="00E150ED" w:rsidP="00E15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June 2019</w:t>
      </w:r>
    </w:p>
    <w:p w14:paraId="7CECAA10" w14:textId="77777777" w:rsidR="006B2F86" w:rsidRPr="00E71FC3" w:rsidRDefault="00E150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B123C" w14:textId="77777777" w:rsidR="00E150ED" w:rsidRDefault="00E150ED" w:rsidP="00E71FC3">
      <w:r>
        <w:separator/>
      </w:r>
    </w:p>
  </w:endnote>
  <w:endnote w:type="continuationSeparator" w:id="0">
    <w:p w14:paraId="553800BF" w14:textId="77777777" w:rsidR="00E150ED" w:rsidRDefault="00E150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56A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D5705" w14:textId="77777777" w:rsidR="00E150ED" w:rsidRDefault="00E150ED" w:rsidP="00E71FC3">
      <w:r>
        <w:separator/>
      </w:r>
    </w:p>
  </w:footnote>
  <w:footnote w:type="continuationSeparator" w:id="0">
    <w:p w14:paraId="7E421785" w14:textId="77777777" w:rsidR="00E150ED" w:rsidRDefault="00E150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0ED"/>
    <w:rsid w:val="001A7C09"/>
    <w:rsid w:val="00577BD5"/>
    <w:rsid w:val="00656CBA"/>
    <w:rsid w:val="006A1F77"/>
    <w:rsid w:val="00733BE7"/>
    <w:rsid w:val="00AB52E8"/>
    <w:rsid w:val="00B16D3F"/>
    <w:rsid w:val="00BB41AC"/>
    <w:rsid w:val="00E150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463BC"/>
  <w15:chartTrackingRefBased/>
  <w15:docId w15:val="{FCF3D872-F42E-4B94-AD79-7A9142149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0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2019-06-24T12:48:00Z</dcterms:created>
  <dcterms:modified xsi:type="dcterms:W3CDTF">2019-06-24T12:49:00Z</dcterms:modified>
</cp:coreProperties>
</file>